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2A" w:rsidRPr="00BC2765" w:rsidRDefault="002F7826" w:rsidP="00A1172A">
      <w:pPr>
        <w:rPr>
          <w:lang w:val="sr-Latn-CS"/>
        </w:rPr>
      </w:pPr>
      <w:r>
        <w:rPr>
          <w:noProof/>
          <w:lang w:val="en-US"/>
        </w:rPr>
        <w:pict>
          <v:group id="_x0000_s1156" style="position:absolute;margin-left:-15.05pt;margin-top:-19.1pt;width:487.15pt;height:145.6pt;z-index:251658752" coordorigin="1137,4900" coordsize="9743,2922">
            <v:line id="_x0000_s1157" style="position:absolute" from="1145,7822" to="10780,78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8" type="#_x0000_t75" style="position:absolute;left:1137;top:5009;width:2286;height:2763" wrapcoords="-164 0 -164 21462 21600 21462 21600 0 -164 0">
              <v:imagedata r:id="rId7" o:title="" cropleft="14307f" cropright="6639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9" type="#_x0000_t202" style="position:absolute;left:3383;top:4900;width:7497;height:2872" strokecolor="white">
              <v:textbox style="mso-next-textbox:#_x0000_s1159">
                <w:txbxContent>
                  <w:p w:rsidR="00F6375D" w:rsidRPr="002A6B94" w:rsidRDefault="00F6375D" w:rsidP="00F6375D">
                    <w:pPr>
                      <w:jc w:val="both"/>
                      <w:rPr>
                        <w:b/>
                        <w:sz w:val="29"/>
                        <w:szCs w:val="29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</w:rPr>
                      <w:t>А.Д. „ВОДОВОД И КАНАЛИЗАЦИЈА“ БИЈЕЉИНА</w:t>
                    </w:r>
                  </w:p>
                  <w:p w:rsidR="00F6375D" w:rsidRPr="002A6B94" w:rsidRDefault="00F6375D" w:rsidP="00F6375D">
                    <w:pPr>
                      <w:spacing w:after="120"/>
                      <w:jc w:val="both"/>
                      <w:rPr>
                        <w:b/>
                        <w:sz w:val="29"/>
                        <w:szCs w:val="29"/>
                        <w:lang w:val="sr-Latn-CS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  <w:lang w:val="sr-Latn-CS"/>
                      </w:rPr>
                      <w:t>A.D. „VODOVOD I KANALIZACIJA“ BIJELJINA</w:t>
                    </w:r>
                  </w:p>
                  <w:p w:rsidR="00F6375D" w:rsidRDefault="00F6375D" w:rsidP="00F6375D">
                    <w:pPr>
                      <w:jc w:val="both"/>
                      <w:rPr>
                        <w:color w:val="000000"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color w:val="000000"/>
                      </w:rPr>
                      <w:t>Хајдук Станка 20, 76300 Бијељина, Република Српска, БиХ</w:t>
                    </w:r>
                  </w:p>
                  <w:p w:rsidR="00F6375D" w:rsidRPr="00E21D35" w:rsidRDefault="00F6375D" w:rsidP="00F6375D">
                    <w:pPr>
                      <w:jc w:val="both"/>
                      <w:rPr>
                        <w:color w:val="000000"/>
                        <w:lang w:val="sr-Cyrl-CS"/>
                      </w:rPr>
                    </w:pPr>
                    <w:r>
                      <w:rPr>
                        <w:color w:val="000000"/>
                      </w:rPr>
                      <w:t>Тел: +387(0)/55</w:t>
                    </w:r>
                    <w:r>
                      <w:rPr>
                        <w:color w:val="000000"/>
                        <w:lang w:val="sr-Cyrl-CS"/>
                      </w:rPr>
                      <w:t>/</w:t>
                    </w:r>
                    <w:r>
                      <w:rPr>
                        <w:color w:val="000000"/>
                      </w:rPr>
                      <w:t>226</w:t>
                    </w:r>
                    <w:r>
                      <w:rPr>
                        <w:color w:val="000000"/>
                        <w:lang w:val="sr-Cyrl-CS"/>
                      </w:rPr>
                      <w:t>-</w:t>
                    </w:r>
                    <w:r>
                      <w:rPr>
                        <w:color w:val="000000"/>
                      </w:rPr>
                      <w:t>460</w:t>
                    </w:r>
                    <w:r>
                      <w:rPr>
                        <w:color w:val="000000"/>
                        <w:lang w:val="sr-Cyrl-CS"/>
                      </w:rPr>
                      <w:t xml:space="preserve"> (централа),</w:t>
                    </w:r>
                    <w:r>
                      <w:rPr>
                        <w:color w:val="000000"/>
                      </w:rPr>
                      <w:t xml:space="preserve"> Факс: +387(0)/55</w:t>
                    </w:r>
                    <w:r>
                      <w:rPr>
                        <w:color w:val="000000"/>
                        <w:lang w:val="sr-Cyrl-CS"/>
                      </w:rPr>
                      <w:t>/226-462</w:t>
                    </w:r>
                  </w:p>
                  <w:p w:rsidR="00F6375D" w:rsidRDefault="00F6375D" w:rsidP="00F6375D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www.bnvodovod.com</w:t>
                    </w:r>
                    <w:r>
                      <w:rPr>
                        <w:color w:val="000000"/>
                        <w:lang w:val="sr-Cyrl-CS"/>
                      </w:rPr>
                      <w:t xml:space="preserve"> </w:t>
                    </w:r>
                    <w:r>
                      <w:rPr>
                        <w:color w:val="000000"/>
                        <w:lang w:val="sr-Latn-CS"/>
                      </w:rPr>
                      <w:t>office@bnvodovod.com</w:t>
                    </w:r>
                  </w:p>
                  <w:p w:rsidR="00F6375D" w:rsidRDefault="00F6375D" w:rsidP="00F6375D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Ж.Р: 567-343-10000004-57 (</w:t>
                    </w:r>
                    <w:r w:rsidRPr="00F820F0">
                      <w:rPr>
                        <w:bCs/>
                      </w:rPr>
                      <w:t>Atos bank a.d. Banja Luka</w:t>
                    </w:r>
                    <w:r>
                      <w:rPr>
                        <w:color w:val="000000"/>
                      </w:rPr>
                      <w:t>)</w:t>
                    </w:r>
                  </w:p>
                  <w:p w:rsidR="00F6375D" w:rsidRDefault="00F6375D" w:rsidP="00F6375D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ЈИБ - (ПИБ): </w:t>
                    </w:r>
                    <w:r>
                      <w:rPr>
                        <w:color w:val="000000"/>
                        <w:lang w:val="sr-Latn-CS"/>
                      </w:rPr>
                      <w:t>4(</w:t>
                    </w:r>
                    <w:r>
                      <w:rPr>
                        <w:color w:val="000000"/>
                      </w:rPr>
                      <w:t>400307860000</w:t>
                    </w:r>
                    <w:r>
                      <w:rPr>
                        <w:color w:val="000000"/>
                        <w:lang w:val="sr-Latn-CS"/>
                      </w:rPr>
                      <w:t>)</w:t>
                    </w:r>
                    <w:r>
                      <w:rPr>
                        <w:color w:val="000000"/>
                      </w:rPr>
                      <w:t>; Матични број: 1412558</w:t>
                    </w:r>
                  </w:p>
                  <w:p w:rsidR="00F6375D" w:rsidRDefault="00F6375D" w:rsidP="00F6375D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r>
                      <w:rPr>
                        <w:color w:val="000000"/>
                      </w:rPr>
                      <w:t>Регистровани капитал: 10.009.225,00 КМ</w:t>
                    </w:r>
                  </w:p>
                  <w:p w:rsidR="00F6375D" w:rsidRDefault="00F6375D" w:rsidP="00F6375D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r>
                      <w:rPr>
                        <w:color w:val="000000"/>
                      </w:rPr>
                      <w:t>Рег. уложак број 3-19 код Окружног привредног суда у Бијељини</w:t>
                    </w:r>
                  </w:p>
                  <w:p w:rsidR="00F6375D" w:rsidRDefault="00F6375D" w:rsidP="00F6375D">
                    <w:pPr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  <o:OLEObject Type="Embed" ProgID="AutoCAD.Drawing.15" ShapeID="_x0000_s1158" DrawAspect="Content" ObjectID="_1840160627" r:id="rId8"/>
        </w:pict>
      </w:r>
      <w:r>
        <w:rPr>
          <w:noProof/>
          <w:lang w:val="en-US"/>
        </w:rPr>
        <w:pict>
          <v:shape id="_x0000_s1136" type="#_x0000_t202" style="position:absolute;margin-left:6in;margin-top:8.4pt;width:1in;height:27pt;z-index:251657728" strokecolor="white">
            <v:textbox>
              <w:txbxContent>
                <w:p w:rsidR="007460A2" w:rsidRPr="00393734" w:rsidRDefault="007460A2" w:rsidP="007460A2">
                  <w:pPr>
                    <w:jc w:val="center"/>
                    <w:rPr>
                      <w:b/>
                      <w:sz w:val="16"/>
                      <w:szCs w:val="16"/>
                      <w:lang w:val="sr-Cyrl-CS"/>
                    </w:rPr>
                  </w:pPr>
                </w:p>
              </w:txbxContent>
            </v:textbox>
          </v:shape>
        </w:pict>
      </w:r>
    </w:p>
    <w:p w:rsidR="00A1172A" w:rsidRDefault="00A1172A" w:rsidP="00A1172A">
      <w:pPr>
        <w:rPr>
          <w:lang w:val="sr-Latn-CS"/>
        </w:rPr>
      </w:pPr>
    </w:p>
    <w:p w:rsidR="00523FFA" w:rsidRDefault="00523FFA" w:rsidP="00A1172A">
      <w:pPr>
        <w:rPr>
          <w:lang w:val="sr-Latn-CS"/>
        </w:rPr>
      </w:pPr>
    </w:p>
    <w:p w:rsidR="00523FFA" w:rsidRPr="00523FFA" w:rsidRDefault="00523FFA" w:rsidP="00A1172A">
      <w:pPr>
        <w:rPr>
          <w:lang w:val="sr-Latn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Default="00A1172A" w:rsidP="00D30CC5">
      <w:pPr>
        <w:spacing w:line="360" w:lineRule="auto"/>
        <w:rPr>
          <w:lang w:val="sr-Cyrl-CS"/>
        </w:rPr>
      </w:pPr>
    </w:p>
    <w:p w:rsidR="001567E3" w:rsidRDefault="001567E3" w:rsidP="00DE0147">
      <w:pPr>
        <w:jc w:val="both"/>
        <w:rPr>
          <w:lang w:val="sr-Latn-CS"/>
        </w:rPr>
      </w:pPr>
    </w:p>
    <w:p w:rsidR="00DE0147" w:rsidRPr="00F6375D" w:rsidRDefault="000D64B3" w:rsidP="007C3006">
      <w:pPr>
        <w:ind w:left="-360" w:right="-333"/>
        <w:jc w:val="both"/>
        <w:rPr>
          <w:lang w:val="sr-Cyrl-CS"/>
        </w:rPr>
      </w:pPr>
      <w:r w:rsidRPr="00F6375D">
        <w:rPr>
          <w:lang w:val="sr-Cyrl-CS"/>
        </w:rPr>
        <w:t>СКУПШТИНА АКЦИОНАРА</w:t>
      </w:r>
    </w:p>
    <w:p w:rsidR="000D64B3" w:rsidRDefault="000D64B3" w:rsidP="007C3006">
      <w:pPr>
        <w:ind w:left="-360" w:right="-333"/>
        <w:jc w:val="both"/>
        <w:rPr>
          <w:lang w:val="sr-Cyrl-CS"/>
        </w:rPr>
      </w:pPr>
    </w:p>
    <w:p w:rsidR="00B0423E" w:rsidRDefault="00B0423E" w:rsidP="00B0423E">
      <w:pPr>
        <w:spacing w:line="360" w:lineRule="auto"/>
        <w:ind w:left="-357" w:right="-335"/>
        <w:jc w:val="both"/>
        <w:rPr>
          <w:lang w:val="sr-Cyrl-CS"/>
        </w:rPr>
      </w:pPr>
      <w:r>
        <w:rPr>
          <w:lang w:val="sr-Cyrl-CS"/>
        </w:rPr>
        <w:t>На основу члана</w:t>
      </w:r>
      <w:r>
        <w:t xml:space="preserve"> и</w:t>
      </w:r>
      <w:r>
        <w:rPr>
          <w:lang w:val="sr-Cyrl-CS"/>
        </w:rPr>
        <w:t xml:space="preserve"> 281. Закона о привредним друштвима („Сл. гл. РС“, број 127/08</w:t>
      </w:r>
      <w:r>
        <w:rPr>
          <w:lang w:val="sr-Latn-BA"/>
        </w:rPr>
        <w:t xml:space="preserve">, </w:t>
      </w:r>
      <w:r>
        <w:rPr>
          <w:lang w:val="sr-Cyrl-CS"/>
        </w:rPr>
        <w:t>58/09, 100/11</w:t>
      </w:r>
      <w:r>
        <w:t>,</w:t>
      </w:r>
      <w:r>
        <w:rPr>
          <w:lang w:val="sr-Cyrl-CS"/>
        </w:rPr>
        <w:t xml:space="preserve"> 67/13</w:t>
      </w:r>
      <w:r w:rsidR="009F6BC5">
        <w:t>, 100/17, 28/2019</w:t>
      </w:r>
      <w:r w:rsidR="009F6BC5">
        <w:rPr>
          <w:lang w:val="sr-Cyrl-BA"/>
        </w:rPr>
        <w:t xml:space="preserve">, </w:t>
      </w:r>
      <w:r>
        <w:t>17/2023</w:t>
      </w:r>
      <w:r w:rsidR="009F6BC5">
        <w:rPr>
          <w:lang w:val="sr-Cyrl-BA"/>
        </w:rPr>
        <w:t xml:space="preserve"> и 45/25</w:t>
      </w:r>
      <w:r>
        <w:rPr>
          <w:lang w:val="sr-Cyrl-CS"/>
        </w:rPr>
        <w:t>), члана 5. Закона о јавним предузећ</w:t>
      </w:r>
      <w:r w:rsidR="009F6BC5">
        <w:rPr>
          <w:lang w:val="sr-Cyrl-CS"/>
        </w:rPr>
        <w:t xml:space="preserve">има („Сл. гл. РС“, број 75/04, </w:t>
      </w:r>
      <w:r>
        <w:rPr>
          <w:lang w:val="sr-Cyrl-CS"/>
        </w:rPr>
        <w:t>78/11</w:t>
      </w:r>
      <w:r w:rsidR="009F6BC5">
        <w:rPr>
          <w:lang w:val="sr-Cyrl-CS"/>
        </w:rPr>
        <w:t xml:space="preserve"> и 1/26</w:t>
      </w:r>
      <w:r>
        <w:rPr>
          <w:lang w:val="sr-Cyrl-CS"/>
        </w:rPr>
        <w:t>), члана 30.</w:t>
      </w:r>
      <w:r w:rsidR="00C73961">
        <w:t xml:space="preserve"> и 52.</w:t>
      </w:r>
      <w:r>
        <w:rPr>
          <w:lang w:val="sr-Cyrl-CS"/>
        </w:rPr>
        <w:t xml:space="preserve"> Статута А.Д. „Водовод и канализација“ Бијељина број СА-1739-4/11 од 25.</w:t>
      </w:r>
      <w:r w:rsidR="005346E0">
        <w:rPr>
          <w:lang w:val="sr-Cyrl-CS"/>
        </w:rPr>
        <w:t xml:space="preserve"> августа 2011. године и члана 27</w:t>
      </w:r>
      <w:r>
        <w:rPr>
          <w:lang w:val="sr-Cyrl-CS"/>
        </w:rPr>
        <w:t>.</w:t>
      </w:r>
      <w:r w:rsidR="00C73961">
        <w:t xml:space="preserve"> и 30.</w:t>
      </w:r>
      <w:r>
        <w:rPr>
          <w:lang w:val="sr-Cyrl-CS"/>
        </w:rPr>
        <w:t xml:space="preserve"> Пословника о раду Скупштине акционара А.Д. „Водовод и канализација“ Бијељина број 1667-3/23 од 23. јуна 2023. године, Скупштина акционара на </w:t>
      </w:r>
      <w:r w:rsidR="000E4213">
        <w:t>2</w:t>
      </w:r>
      <w:r w:rsidR="009F6BC5">
        <w:rPr>
          <w:lang w:val="sr-Cyrl-BA"/>
        </w:rPr>
        <w:t>7</w:t>
      </w:r>
      <w:r>
        <w:rPr>
          <w:lang w:val="sr-Cyrl-CS"/>
        </w:rPr>
        <w:t>. (</w:t>
      </w:r>
      <w:r w:rsidR="000E4213">
        <w:t xml:space="preserve">двадесет </w:t>
      </w:r>
      <w:r w:rsidR="009F6BC5">
        <w:rPr>
          <w:lang w:val="sr-Cyrl-BA"/>
        </w:rPr>
        <w:t>седмој</w:t>
      </w:r>
      <w:r w:rsidR="009C6D4A">
        <w:rPr>
          <w:lang w:val="sr-Cyrl-CS"/>
        </w:rPr>
        <w:t xml:space="preserve">) </w:t>
      </w:r>
      <w:r w:rsidR="009C6D4A">
        <w:t>редовној</w:t>
      </w:r>
      <w:r>
        <w:rPr>
          <w:lang w:val="sr-Cyrl-CS"/>
        </w:rPr>
        <w:t xml:space="preserve"> сједници одржаној </w:t>
      </w:r>
      <w:r w:rsidR="006131C3">
        <w:t>2</w:t>
      </w:r>
      <w:r w:rsidR="009F6BC5">
        <w:rPr>
          <w:lang w:val="sr-Cyrl-BA"/>
        </w:rPr>
        <w:t>9</w:t>
      </w:r>
      <w:r>
        <w:rPr>
          <w:lang w:val="sr-Cyrl-CS"/>
        </w:rPr>
        <w:t xml:space="preserve">. </w:t>
      </w:r>
      <w:r w:rsidR="00EB6029">
        <w:t>јуна</w:t>
      </w:r>
      <w:r w:rsidR="006131C3">
        <w:rPr>
          <w:lang w:val="sr-Cyrl-CS"/>
        </w:rPr>
        <w:t xml:space="preserve"> 202</w:t>
      </w:r>
      <w:r w:rsidR="009F6BC5">
        <w:rPr>
          <w:lang w:val="sr-Cyrl-CS"/>
        </w:rPr>
        <w:t>6</w:t>
      </w:r>
      <w:r>
        <w:rPr>
          <w:lang w:val="sr-Cyrl-CS"/>
        </w:rPr>
        <w:t>. године, донијела је</w:t>
      </w:r>
    </w:p>
    <w:p w:rsidR="00B0423E" w:rsidRPr="00555944" w:rsidRDefault="00B0423E" w:rsidP="00B0423E">
      <w:pPr>
        <w:ind w:left="-360" w:right="-333"/>
        <w:jc w:val="both"/>
        <w:rPr>
          <w:sz w:val="16"/>
          <w:szCs w:val="16"/>
          <w:lang w:val="sr-Cyrl-CS"/>
        </w:rPr>
      </w:pPr>
    </w:p>
    <w:p w:rsidR="000D64B3" w:rsidRDefault="000D64B3" w:rsidP="007C3006">
      <w:pPr>
        <w:spacing w:line="360" w:lineRule="auto"/>
        <w:ind w:left="-360" w:right="-333"/>
        <w:jc w:val="both"/>
        <w:rPr>
          <w:lang w:val="sr-Cyrl-CS"/>
        </w:rPr>
      </w:pPr>
    </w:p>
    <w:p w:rsidR="000D64B3" w:rsidRPr="00F6375D" w:rsidRDefault="000D64B3" w:rsidP="007C3006">
      <w:pPr>
        <w:spacing w:line="360" w:lineRule="auto"/>
        <w:ind w:left="-360" w:right="-333"/>
        <w:jc w:val="center"/>
        <w:rPr>
          <w:lang w:val="sr-Cyrl-CS"/>
        </w:rPr>
      </w:pPr>
      <w:r w:rsidRPr="00F6375D">
        <w:rPr>
          <w:lang w:val="sr-Cyrl-CS"/>
        </w:rPr>
        <w:t>ОДЛУКУ</w:t>
      </w:r>
    </w:p>
    <w:p w:rsidR="006263FF" w:rsidRPr="00F6375D" w:rsidRDefault="00473D24" w:rsidP="007C3006">
      <w:pPr>
        <w:spacing w:line="360" w:lineRule="auto"/>
        <w:ind w:left="-360" w:right="-333"/>
        <w:jc w:val="center"/>
        <w:rPr>
          <w:lang w:val="sr-Cyrl-CS"/>
        </w:rPr>
      </w:pPr>
      <w:r w:rsidRPr="00F6375D">
        <w:rPr>
          <w:lang w:val="sr-Latn-CS"/>
        </w:rPr>
        <w:t xml:space="preserve">O </w:t>
      </w:r>
      <w:r w:rsidRPr="00F6375D">
        <w:rPr>
          <w:lang w:val="sr-Cyrl-CS"/>
        </w:rPr>
        <w:t>УСВАЈАЊУ ИЗВОДА ИЗ ЗАПИСНИКА</w:t>
      </w:r>
      <w:r w:rsidR="006263FF" w:rsidRPr="00F6375D">
        <w:rPr>
          <w:lang w:val="sr-Cyrl-CS"/>
        </w:rPr>
        <w:t xml:space="preserve"> СА </w:t>
      </w:r>
      <w:r w:rsidR="000E4213">
        <w:rPr>
          <w:lang w:val="sr-Cyrl-CS"/>
        </w:rPr>
        <w:t>1</w:t>
      </w:r>
      <w:r w:rsidR="009F6BC5">
        <w:rPr>
          <w:lang w:val="sr-Cyrl-CS"/>
        </w:rPr>
        <w:t>4</w:t>
      </w:r>
      <w:r w:rsidR="003A36E8" w:rsidRPr="00F6375D">
        <w:rPr>
          <w:lang w:val="sr-Cyrl-CS"/>
        </w:rPr>
        <w:t>. (</w:t>
      </w:r>
      <w:r w:rsidR="009F6BC5">
        <w:rPr>
          <w:lang w:val="sr-Cyrl-CS"/>
        </w:rPr>
        <w:t>ЧЕТРНАЕСТЕ</w:t>
      </w:r>
      <w:r w:rsidR="00EB6029">
        <w:rPr>
          <w:lang w:val="sr-Cyrl-CS"/>
        </w:rPr>
        <w:t>) ВАНРЕДНЕ</w:t>
      </w:r>
      <w:r w:rsidR="006263FF" w:rsidRPr="00F6375D">
        <w:rPr>
          <w:lang w:val="sr-Cyrl-CS"/>
        </w:rPr>
        <w:t xml:space="preserve"> СЈЕДНИЦЕ</w:t>
      </w:r>
      <w:r w:rsidR="0084291E" w:rsidRPr="00F6375D">
        <w:rPr>
          <w:lang w:val="sr-Cyrl-CS"/>
        </w:rPr>
        <w:t xml:space="preserve"> </w:t>
      </w:r>
      <w:r w:rsidR="006263FF" w:rsidRPr="00F6375D">
        <w:rPr>
          <w:lang w:val="sr-Cyrl-CS"/>
        </w:rPr>
        <w:t xml:space="preserve">СКУПШТИНЕ АКЦИОНАРА </w:t>
      </w:r>
    </w:p>
    <w:p w:rsidR="008A5244" w:rsidRDefault="008A5244" w:rsidP="007C3006">
      <w:pPr>
        <w:spacing w:line="360" w:lineRule="auto"/>
        <w:ind w:left="-360" w:right="-333"/>
        <w:jc w:val="center"/>
        <w:rPr>
          <w:lang w:val="sr-Cyrl-CS"/>
        </w:rPr>
      </w:pPr>
    </w:p>
    <w:p w:rsidR="002F69B1" w:rsidRPr="003A36E8" w:rsidRDefault="002F69B1" w:rsidP="007C3006">
      <w:pPr>
        <w:spacing w:line="360" w:lineRule="auto"/>
        <w:ind w:left="-360" w:right="-333"/>
        <w:jc w:val="center"/>
        <w:rPr>
          <w:b/>
          <w:lang w:val="sr-Latn-CS"/>
        </w:rPr>
      </w:pPr>
      <w:r w:rsidRPr="003A36E8">
        <w:rPr>
          <w:b/>
          <w:lang w:val="sr-Latn-CS"/>
        </w:rPr>
        <w:t>I</w:t>
      </w:r>
    </w:p>
    <w:p w:rsidR="00473D24" w:rsidRDefault="00473D24" w:rsidP="007C3006">
      <w:pPr>
        <w:spacing w:line="360" w:lineRule="auto"/>
        <w:ind w:left="-360" w:right="-333"/>
        <w:jc w:val="both"/>
        <w:rPr>
          <w:lang w:val="sr-Cyrl-CS"/>
        </w:rPr>
      </w:pPr>
      <w:r w:rsidRPr="003A36E8">
        <w:rPr>
          <w:b/>
          <w:lang w:val="sr-Cyrl-CS"/>
        </w:rPr>
        <w:t>УСВАЈА СЕ</w:t>
      </w:r>
      <w:r>
        <w:rPr>
          <w:lang w:val="sr-Cyrl-CS"/>
        </w:rPr>
        <w:t xml:space="preserve"> Извод из записника са</w:t>
      </w:r>
      <w:r w:rsidR="00E72684">
        <w:rPr>
          <w:lang w:val="sr-Cyrl-CS"/>
        </w:rPr>
        <w:t xml:space="preserve"> </w:t>
      </w:r>
      <w:r w:rsidR="000E4213">
        <w:rPr>
          <w:lang w:val="sr-Cyrl-CS"/>
        </w:rPr>
        <w:t>1</w:t>
      </w:r>
      <w:r w:rsidR="00964B79">
        <w:rPr>
          <w:lang/>
        </w:rPr>
        <w:t>4</w:t>
      </w:r>
      <w:r>
        <w:rPr>
          <w:lang w:val="sr-Cyrl-CS"/>
        </w:rPr>
        <w:t xml:space="preserve">. </w:t>
      </w:r>
      <w:r w:rsidR="006263FF">
        <w:rPr>
          <w:lang w:val="sr-Cyrl-CS"/>
        </w:rPr>
        <w:t>(</w:t>
      </w:r>
      <w:r w:rsidR="000E4213">
        <w:rPr>
          <w:lang w:val="sr-Cyrl-CS"/>
        </w:rPr>
        <w:t>једанаесте</w:t>
      </w:r>
      <w:r w:rsidR="00D518D4">
        <w:rPr>
          <w:lang w:val="sr-Cyrl-CS"/>
        </w:rPr>
        <w:t xml:space="preserve">) </w:t>
      </w:r>
      <w:r w:rsidR="00EB6029">
        <w:rPr>
          <w:lang w:val="sr-Cyrl-CS"/>
        </w:rPr>
        <w:t>ванредне</w:t>
      </w:r>
      <w:r>
        <w:rPr>
          <w:lang w:val="sr-Cyrl-CS"/>
        </w:rPr>
        <w:t xml:space="preserve"> сједнице Скупштине акционара А.Д. „Водовод и кана</w:t>
      </w:r>
      <w:r w:rsidR="006E0C5A">
        <w:rPr>
          <w:lang w:val="sr-Cyrl-CS"/>
        </w:rPr>
        <w:t xml:space="preserve">лизација“ Бијељина одржане </w:t>
      </w:r>
      <w:r w:rsidR="000E4213">
        <w:rPr>
          <w:lang w:val="sr-Cyrl-CS"/>
        </w:rPr>
        <w:t>24</w:t>
      </w:r>
      <w:r w:rsidR="006E0C5A">
        <w:rPr>
          <w:lang w:val="sr-Cyrl-CS"/>
        </w:rPr>
        <w:t xml:space="preserve">. </w:t>
      </w:r>
      <w:r w:rsidR="006D1A55">
        <w:rPr>
          <w:lang w:val="sr-Cyrl-CS"/>
        </w:rPr>
        <w:t>фебруара 2026</w:t>
      </w:r>
      <w:r w:rsidR="006E0C5A">
        <w:rPr>
          <w:lang w:val="sr-Cyrl-CS"/>
        </w:rPr>
        <w:t>. године</w:t>
      </w:r>
      <w:r w:rsidR="003A36E8">
        <w:rPr>
          <w:lang w:val="sr-Cyrl-CS"/>
        </w:rPr>
        <w:t>,</w:t>
      </w:r>
      <w:r w:rsidRPr="00473D24">
        <w:rPr>
          <w:lang w:val="sr-Cyrl-CS"/>
        </w:rPr>
        <w:t xml:space="preserve"> </w:t>
      </w:r>
      <w:r>
        <w:rPr>
          <w:lang w:val="sr-Cyrl-CS"/>
        </w:rPr>
        <w:t>без примједби.</w:t>
      </w:r>
    </w:p>
    <w:p w:rsidR="006263FF" w:rsidRDefault="006263FF" w:rsidP="007C3006">
      <w:pPr>
        <w:spacing w:line="360" w:lineRule="auto"/>
        <w:ind w:left="-360" w:right="-333"/>
        <w:jc w:val="both"/>
        <w:rPr>
          <w:lang w:val="sr-Cyrl-CS"/>
        </w:rPr>
      </w:pPr>
    </w:p>
    <w:p w:rsidR="006263FF" w:rsidRPr="003A36E8" w:rsidRDefault="006263FF" w:rsidP="007C3006">
      <w:pPr>
        <w:spacing w:line="360" w:lineRule="auto"/>
        <w:ind w:left="-360" w:right="-333"/>
        <w:jc w:val="center"/>
        <w:rPr>
          <w:b/>
          <w:lang w:val="sr-Latn-BA"/>
        </w:rPr>
      </w:pPr>
      <w:r w:rsidRPr="003A36E8">
        <w:rPr>
          <w:b/>
          <w:lang w:val="sr-Latn-BA"/>
        </w:rPr>
        <w:t>II</w:t>
      </w:r>
    </w:p>
    <w:p w:rsidR="006263FF" w:rsidRPr="006263FF" w:rsidRDefault="006263FF" w:rsidP="007C3006">
      <w:pPr>
        <w:spacing w:line="360" w:lineRule="auto"/>
        <w:ind w:left="-360" w:right="-333"/>
        <w:jc w:val="both"/>
        <w:rPr>
          <w:lang w:val="sr-Cyrl-CS"/>
        </w:rPr>
      </w:pPr>
      <w:r>
        <w:rPr>
          <w:lang w:val="sr-Cyrl-CS"/>
        </w:rPr>
        <w:t>Извод из записника из претходне тачке чини саставни дио ове Одлуке.</w:t>
      </w:r>
    </w:p>
    <w:p w:rsidR="002F69B1" w:rsidRDefault="002F69B1" w:rsidP="007C3006">
      <w:pPr>
        <w:spacing w:line="360" w:lineRule="auto"/>
        <w:ind w:left="-360" w:right="-333"/>
        <w:jc w:val="both"/>
        <w:rPr>
          <w:lang w:val="sr-Cyrl-CS"/>
        </w:rPr>
      </w:pPr>
    </w:p>
    <w:p w:rsidR="002F69B1" w:rsidRPr="003A36E8" w:rsidRDefault="00473D24" w:rsidP="007C3006">
      <w:pPr>
        <w:spacing w:line="360" w:lineRule="auto"/>
        <w:ind w:left="-360" w:right="-333"/>
        <w:jc w:val="center"/>
        <w:rPr>
          <w:b/>
          <w:lang w:val="sr-Latn-BA"/>
        </w:rPr>
      </w:pPr>
      <w:r w:rsidRPr="003A36E8">
        <w:rPr>
          <w:b/>
          <w:lang w:val="sr-Latn-CS"/>
        </w:rPr>
        <w:t>II</w:t>
      </w:r>
      <w:r w:rsidR="00FB17AB" w:rsidRPr="003A36E8">
        <w:rPr>
          <w:b/>
          <w:lang w:val="sr-Latn-BA"/>
        </w:rPr>
        <w:t>I</w:t>
      </w:r>
    </w:p>
    <w:p w:rsidR="002F69B1" w:rsidRDefault="002F69B1" w:rsidP="007C3006">
      <w:pPr>
        <w:spacing w:line="360" w:lineRule="auto"/>
        <w:ind w:left="-360" w:right="-333"/>
        <w:jc w:val="both"/>
        <w:rPr>
          <w:lang w:val="sr-Cyrl-CS"/>
        </w:rPr>
      </w:pPr>
      <w:r>
        <w:rPr>
          <w:lang w:val="sr-Cyrl-CS"/>
        </w:rPr>
        <w:t>Ова Одлука ступа н</w:t>
      </w:r>
      <w:r w:rsidR="00F6375D">
        <w:rPr>
          <w:lang w:val="sr-Cyrl-CS"/>
        </w:rPr>
        <w:t>а снагу даном доношења и</w:t>
      </w:r>
      <w:r>
        <w:rPr>
          <w:lang w:val="sr-Cyrl-CS"/>
        </w:rPr>
        <w:t xml:space="preserve"> архивира</w:t>
      </w:r>
      <w:r w:rsidR="00F6375D">
        <w:t xml:space="preserve"> се</w:t>
      </w:r>
      <w:r>
        <w:rPr>
          <w:lang w:val="sr-Cyrl-CS"/>
        </w:rPr>
        <w:t xml:space="preserve"> у Књигу одлука Скупштине акционара.</w:t>
      </w:r>
    </w:p>
    <w:p w:rsidR="008A5244" w:rsidRDefault="002F7826" w:rsidP="007C3006">
      <w:pPr>
        <w:spacing w:line="360" w:lineRule="auto"/>
        <w:ind w:left="-360" w:right="-333"/>
        <w:jc w:val="both"/>
        <w:rPr>
          <w:lang w:val="sr-Cyrl-CS"/>
        </w:rPr>
      </w:pPr>
      <w:r>
        <w:rPr>
          <w:noProof/>
          <w:lang w:val="en-US"/>
        </w:rPr>
        <w:pict>
          <v:shape id="_x0000_s1135" type="#_x0000_t202" style="position:absolute;left:0;text-align:left;margin-left:315pt;margin-top:8.45pt;width:135pt;height:63pt;z-index:251656704" strokecolor="white">
            <v:textbox style="mso-next-textbox:#_x0000_s1135">
              <w:txbxContent>
                <w:p w:rsidR="00D751FC" w:rsidRDefault="00D751FC" w:rsidP="00D751FC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ПРЕДСЈЕДНИК</w:t>
                  </w:r>
                </w:p>
                <w:p w:rsidR="00D751FC" w:rsidRDefault="00D751FC" w:rsidP="00D751FC">
                  <w:pPr>
                    <w:jc w:val="center"/>
                    <w:rPr>
                      <w:lang w:val="sr-Cyrl-CS"/>
                    </w:rPr>
                  </w:pPr>
                </w:p>
                <w:p w:rsidR="00D751FC" w:rsidRDefault="00D751FC" w:rsidP="00D751FC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___________________</w:t>
                  </w:r>
                </w:p>
                <w:p w:rsidR="00D751FC" w:rsidRPr="001D120C" w:rsidRDefault="00035E02" w:rsidP="00D751FC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  <w:r>
                    <w:rPr>
                      <w:b/>
                      <w:i/>
                      <w:lang w:val="sr-Cyrl-CS"/>
                    </w:rPr>
                    <w:t>Љубиша Петровић</w:t>
                  </w:r>
                </w:p>
                <w:p w:rsidR="00D751FC" w:rsidRPr="002F69B1" w:rsidRDefault="00D751FC" w:rsidP="00D751FC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</w:p>
              </w:txbxContent>
            </v:textbox>
          </v:shape>
        </w:pict>
      </w:r>
    </w:p>
    <w:p w:rsidR="002F69B1" w:rsidRDefault="002F69B1" w:rsidP="007C3006">
      <w:pPr>
        <w:spacing w:line="360" w:lineRule="auto"/>
        <w:ind w:left="-360" w:right="-333"/>
        <w:jc w:val="both"/>
        <w:rPr>
          <w:lang w:val="sr-Cyrl-CS"/>
        </w:rPr>
      </w:pPr>
      <w:r>
        <w:rPr>
          <w:lang w:val="sr-Cyrl-CS"/>
        </w:rPr>
        <w:t>Број: СА</w:t>
      </w:r>
      <w:r w:rsidR="00454467">
        <w:t>-</w:t>
      </w:r>
      <w:r w:rsidR="007E475A">
        <w:t>_______</w:t>
      </w:r>
      <w:r w:rsidR="00454467">
        <w:t>-</w:t>
      </w:r>
      <w:r w:rsidR="009F6BC5">
        <w:rPr>
          <w:lang w:val="sr-Cyrl-BA"/>
        </w:rPr>
        <w:t>3</w:t>
      </w:r>
      <w:r w:rsidR="000C6120">
        <w:rPr>
          <w:lang w:val="sr-Cyrl-CS"/>
        </w:rPr>
        <w:t>/</w:t>
      </w:r>
      <w:r w:rsidR="000E4213">
        <w:rPr>
          <w:lang w:val="sr-Cyrl-CS"/>
        </w:rPr>
        <w:t>2</w:t>
      </w:r>
      <w:r w:rsidR="009F6BC5">
        <w:rPr>
          <w:lang w:val="sr-Cyrl-CS"/>
        </w:rPr>
        <w:t>6</w:t>
      </w:r>
    </w:p>
    <w:p w:rsidR="002F69B1" w:rsidRDefault="002F69B1" w:rsidP="007C3006">
      <w:pPr>
        <w:spacing w:line="360" w:lineRule="auto"/>
        <w:ind w:left="-360" w:right="-333"/>
        <w:jc w:val="both"/>
        <w:rPr>
          <w:lang w:val="sr-Cyrl-CS"/>
        </w:rPr>
      </w:pPr>
      <w:r>
        <w:rPr>
          <w:lang w:val="sr-Cyrl-CS"/>
        </w:rPr>
        <w:t xml:space="preserve">Дана, </w:t>
      </w:r>
      <w:r w:rsidR="003A7184">
        <w:t>2</w:t>
      </w:r>
      <w:r w:rsidR="009F6BC5">
        <w:rPr>
          <w:lang w:val="sr-Cyrl-BA"/>
        </w:rPr>
        <w:t>9</w:t>
      </w:r>
      <w:r w:rsidR="006E0C5A">
        <w:t>.</w:t>
      </w:r>
      <w:r w:rsidR="00EB6029">
        <w:t xml:space="preserve"> јуна</w:t>
      </w:r>
      <w:r w:rsidR="00915404" w:rsidRPr="00451611">
        <w:rPr>
          <w:lang w:val="sr-Cyrl-CS"/>
        </w:rPr>
        <w:t xml:space="preserve"> </w:t>
      </w:r>
      <w:r w:rsidR="007460A2" w:rsidRPr="00451611">
        <w:rPr>
          <w:lang w:val="sr-Cyrl-CS"/>
        </w:rPr>
        <w:t>20</w:t>
      </w:r>
      <w:r w:rsidR="00842685">
        <w:rPr>
          <w:lang w:val="sr-Cyrl-CS"/>
        </w:rPr>
        <w:t>2</w:t>
      </w:r>
      <w:r w:rsidR="009F6BC5">
        <w:rPr>
          <w:lang w:val="sr-Cyrl-CS"/>
        </w:rPr>
        <w:t>6</w:t>
      </w:r>
      <w:r w:rsidR="007460A2">
        <w:rPr>
          <w:lang w:val="sr-Cyrl-CS"/>
        </w:rPr>
        <w:t>.</w:t>
      </w:r>
      <w:r w:rsidR="000C6120">
        <w:rPr>
          <w:lang w:val="sr-Cyrl-CS"/>
        </w:rPr>
        <w:t xml:space="preserve"> </w:t>
      </w:r>
      <w:r>
        <w:rPr>
          <w:lang w:val="sr-Cyrl-CS"/>
        </w:rPr>
        <w:t>године</w:t>
      </w:r>
    </w:p>
    <w:p w:rsidR="002F69B1" w:rsidRDefault="002F69B1" w:rsidP="007C3006">
      <w:pPr>
        <w:spacing w:line="360" w:lineRule="auto"/>
        <w:ind w:left="-360" w:right="-333"/>
        <w:jc w:val="both"/>
        <w:rPr>
          <w:lang w:val="sr-Cyrl-CS"/>
        </w:rPr>
      </w:pPr>
      <w:r>
        <w:rPr>
          <w:lang w:val="sr-Cyrl-CS"/>
        </w:rPr>
        <w:t>Бијељина</w:t>
      </w:r>
    </w:p>
    <w:p w:rsidR="002F69B1" w:rsidRPr="002F69B1" w:rsidRDefault="002F69B1" w:rsidP="002F69B1">
      <w:pPr>
        <w:jc w:val="both"/>
        <w:rPr>
          <w:lang w:val="sr-Cyrl-CS"/>
        </w:rPr>
      </w:pPr>
    </w:p>
    <w:sectPr w:rsidR="002F69B1" w:rsidRPr="002F69B1" w:rsidSect="008A5244">
      <w:pgSz w:w="11907" w:h="16840" w:code="9"/>
      <w:pgMar w:top="899" w:right="1440" w:bottom="540" w:left="1440" w:header="709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DDF" w:rsidRDefault="00974DDF">
      <w:r>
        <w:separator/>
      </w:r>
    </w:p>
  </w:endnote>
  <w:endnote w:type="continuationSeparator" w:id="1">
    <w:p w:rsidR="00974DDF" w:rsidRDefault="00974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DDF" w:rsidRDefault="00974DDF">
      <w:r>
        <w:separator/>
      </w:r>
    </w:p>
  </w:footnote>
  <w:footnote w:type="continuationSeparator" w:id="1">
    <w:p w:rsidR="00974DDF" w:rsidRDefault="00974D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3848F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A01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84870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0400A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4A6A5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F3AED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9ACC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C277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82B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09A2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5914B7"/>
    <w:multiLevelType w:val="hybridMultilevel"/>
    <w:tmpl w:val="0E6EE3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9B0A91"/>
    <w:multiLevelType w:val="hybridMultilevel"/>
    <w:tmpl w:val="141A99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4276DC5"/>
    <w:multiLevelType w:val="hybridMultilevel"/>
    <w:tmpl w:val="D2B610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8D21D61"/>
    <w:multiLevelType w:val="hybridMultilevel"/>
    <w:tmpl w:val="460005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671651"/>
    <w:multiLevelType w:val="hybridMultilevel"/>
    <w:tmpl w:val="1E66B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3048DC"/>
    <w:multiLevelType w:val="hybridMultilevel"/>
    <w:tmpl w:val="3990A412"/>
    <w:lvl w:ilvl="0" w:tplc="40F2FD4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6">
    <w:nsid w:val="0DF10923"/>
    <w:multiLevelType w:val="hybridMultilevel"/>
    <w:tmpl w:val="BFDC10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338119D"/>
    <w:multiLevelType w:val="hybridMultilevel"/>
    <w:tmpl w:val="67DAA6E6"/>
    <w:lvl w:ilvl="0" w:tplc="4C26D6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6767452"/>
    <w:multiLevelType w:val="hybridMultilevel"/>
    <w:tmpl w:val="70804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74A1D51"/>
    <w:multiLevelType w:val="hybridMultilevel"/>
    <w:tmpl w:val="F5068670"/>
    <w:lvl w:ilvl="0" w:tplc="4FD06278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  <w:b/>
      </w:rPr>
    </w:lvl>
    <w:lvl w:ilvl="1" w:tplc="0C1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20">
    <w:nsid w:val="17961308"/>
    <w:multiLevelType w:val="hybridMultilevel"/>
    <w:tmpl w:val="936E7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85D4BD3"/>
    <w:multiLevelType w:val="hybridMultilevel"/>
    <w:tmpl w:val="FCDE5D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EC653D5"/>
    <w:multiLevelType w:val="hybridMultilevel"/>
    <w:tmpl w:val="AFDE58C8"/>
    <w:lvl w:ilvl="0" w:tplc="F7AE7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15C7F0F"/>
    <w:multiLevelType w:val="hybridMultilevel"/>
    <w:tmpl w:val="ECC85F66"/>
    <w:lvl w:ilvl="0" w:tplc="FDD2F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2D740AF"/>
    <w:multiLevelType w:val="hybridMultilevel"/>
    <w:tmpl w:val="D2300E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2E918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BA68A58">
      <w:start w:val="1"/>
      <w:numFmt w:val="decimal"/>
      <w:lvlText w:val="(%3)"/>
      <w:lvlJc w:val="left"/>
      <w:pPr>
        <w:tabs>
          <w:tab w:val="num" w:pos="2415"/>
        </w:tabs>
        <w:ind w:left="2415" w:hanging="4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7645C40"/>
    <w:multiLevelType w:val="hybridMultilevel"/>
    <w:tmpl w:val="905EF18E"/>
    <w:lvl w:ilvl="0" w:tplc="90E8A06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2AD02797"/>
    <w:multiLevelType w:val="hybridMultilevel"/>
    <w:tmpl w:val="CAAEEF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BDB3255"/>
    <w:multiLevelType w:val="hybridMultilevel"/>
    <w:tmpl w:val="EB9EAE9E"/>
    <w:lvl w:ilvl="0" w:tplc="759A37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37A27DD0"/>
    <w:multiLevelType w:val="hybridMultilevel"/>
    <w:tmpl w:val="87DA25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00A036E"/>
    <w:multiLevelType w:val="hybridMultilevel"/>
    <w:tmpl w:val="11AC4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25B7081"/>
    <w:multiLevelType w:val="hybridMultilevel"/>
    <w:tmpl w:val="620018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41945A4"/>
    <w:multiLevelType w:val="hybridMultilevel"/>
    <w:tmpl w:val="1840B57A"/>
    <w:lvl w:ilvl="0" w:tplc="7FCC4A4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2">
    <w:nsid w:val="46B421A1"/>
    <w:multiLevelType w:val="hybridMultilevel"/>
    <w:tmpl w:val="84543490"/>
    <w:lvl w:ilvl="0" w:tplc="CADCEC22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4C4C4AD5"/>
    <w:multiLevelType w:val="hybridMultilevel"/>
    <w:tmpl w:val="414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DD650B8"/>
    <w:multiLevelType w:val="hybridMultilevel"/>
    <w:tmpl w:val="3A2E80E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E04347A"/>
    <w:multiLevelType w:val="hybridMultilevel"/>
    <w:tmpl w:val="20CC8D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0C965DB"/>
    <w:multiLevelType w:val="hybridMultilevel"/>
    <w:tmpl w:val="19F887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F5724"/>
    <w:multiLevelType w:val="hybridMultilevel"/>
    <w:tmpl w:val="8D3831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6442CC8"/>
    <w:multiLevelType w:val="hybridMultilevel"/>
    <w:tmpl w:val="DB04CB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A7879E2"/>
    <w:multiLevelType w:val="hybridMultilevel"/>
    <w:tmpl w:val="E826774E"/>
    <w:lvl w:ilvl="0" w:tplc="805825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>
    <w:nsid w:val="5AD01D78"/>
    <w:multiLevelType w:val="hybridMultilevel"/>
    <w:tmpl w:val="D99008F6"/>
    <w:lvl w:ilvl="0" w:tplc="B3345ADA"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41">
    <w:nsid w:val="5DEB4160"/>
    <w:multiLevelType w:val="hybridMultilevel"/>
    <w:tmpl w:val="837830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2FD6254"/>
    <w:multiLevelType w:val="hybridMultilevel"/>
    <w:tmpl w:val="FC9237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63C69EB"/>
    <w:multiLevelType w:val="hybridMultilevel"/>
    <w:tmpl w:val="06A690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D592C57"/>
    <w:multiLevelType w:val="hybridMultilevel"/>
    <w:tmpl w:val="8FB466CE"/>
    <w:lvl w:ilvl="0" w:tplc="109CA6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FA84D33"/>
    <w:multiLevelType w:val="hybridMultilevel"/>
    <w:tmpl w:val="CB1C74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25334DE"/>
    <w:multiLevelType w:val="hybridMultilevel"/>
    <w:tmpl w:val="EBCC9708"/>
    <w:lvl w:ilvl="0" w:tplc="041A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7">
    <w:nsid w:val="7594047B"/>
    <w:multiLevelType w:val="hybridMultilevel"/>
    <w:tmpl w:val="A9FEF9C2"/>
    <w:lvl w:ilvl="0" w:tplc="3670B24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8">
    <w:nsid w:val="7FBA4C5C"/>
    <w:multiLevelType w:val="hybridMultilevel"/>
    <w:tmpl w:val="5AD2A9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32"/>
  </w:num>
  <w:num w:numId="3">
    <w:abstractNumId w:val="28"/>
  </w:num>
  <w:num w:numId="4">
    <w:abstractNumId w:val="26"/>
  </w:num>
  <w:num w:numId="5">
    <w:abstractNumId w:val="23"/>
  </w:num>
  <w:num w:numId="6">
    <w:abstractNumId w:val="17"/>
  </w:num>
  <w:num w:numId="7">
    <w:abstractNumId w:val="22"/>
  </w:num>
  <w:num w:numId="8">
    <w:abstractNumId w:val="31"/>
  </w:num>
  <w:num w:numId="9">
    <w:abstractNumId w:val="15"/>
  </w:num>
  <w:num w:numId="10">
    <w:abstractNumId w:val="40"/>
  </w:num>
  <w:num w:numId="11">
    <w:abstractNumId w:val="24"/>
  </w:num>
  <w:num w:numId="12">
    <w:abstractNumId w:val="27"/>
  </w:num>
  <w:num w:numId="13">
    <w:abstractNumId w:val="47"/>
  </w:num>
  <w:num w:numId="14">
    <w:abstractNumId w:val="33"/>
  </w:num>
  <w:num w:numId="15">
    <w:abstractNumId w:val="19"/>
  </w:num>
  <w:num w:numId="16">
    <w:abstractNumId w:val="34"/>
  </w:num>
  <w:num w:numId="17">
    <w:abstractNumId w:val="46"/>
  </w:num>
  <w:num w:numId="18">
    <w:abstractNumId w:val="25"/>
  </w:num>
  <w:num w:numId="19">
    <w:abstractNumId w:val="20"/>
  </w:num>
  <w:num w:numId="20">
    <w:abstractNumId w:val="18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44"/>
  </w:num>
  <w:num w:numId="33">
    <w:abstractNumId w:val="43"/>
  </w:num>
  <w:num w:numId="34">
    <w:abstractNumId w:val="36"/>
  </w:num>
  <w:num w:numId="35">
    <w:abstractNumId w:val="38"/>
  </w:num>
  <w:num w:numId="36">
    <w:abstractNumId w:val="45"/>
  </w:num>
  <w:num w:numId="37">
    <w:abstractNumId w:val="42"/>
  </w:num>
  <w:num w:numId="38">
    <w:abstractNumId w:val="41"/>
  </w:num>
  <w:num w:numId="39">
    <w:abstractNumId w:val="48"/>
  </w:num>
  <w:num w:numId="40">
    <w:abstractNumId w:val="16"/>
  </w:num>
  <w:num w:numId="41">
    <w:abstractNumId w:val="35"/>
  </w:num>
  <w:num w:numId="42">
    <w:abstractNumId w:val="14"/>
  </w:num>
  <w:num w:numId="43">
    <w:abstractNumId w:val="29"/>
  </w:num>
  <w:num w:numId="44">
    <w:abstractNumId w:val="12"/>
  </w:num>
  <w:num w:numId="45">
    <w:abstractNumId w:val="30"/>
  </w:num>
  <w:num w:numId="46">
    <w:abstractNumId w:val="21"/>
  </w:num>
  <w:num w:numId="47">
    <w:abstractNumId w:val="37"/>
  </w:num>
  <w:num w:numId="48">
    <w:abstractNumId w:val="13"/>
  </w:num>
  <w:num w:numId="4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attachedTemplate r:id="rId1"/>
  <w:stylePaneFormatFilter w:val="3F01"/>
  <w:defaultTabStop w:val="720"/>
  <w:noPunctuationKerning/>
  <w:characterSpacingControl w:val="doNotCompress"/>
  <w:hdrShapeDefaults>
    <o:shapedefaults v:ext="edit" spidmax="95234">
      <o:colormenu v:ext="edit" strokecolor="black"/>
    </o:shapedefaults>
  </w:hdrShapeDefaults>
  <w:footnotePr>
    <w:footnote w:id="0"/>
    <w:footnote w:id="1"/>
  </w:footnotePr>
  <w:endnotePr>
    <w:endnote w:id="0"/>
    <w:endnote w:id="1"/>
  </w:endnotePr>
  <w:compat/>
  <w:rsids>
    <w:rsidRoot w:val="000366EA"/>
    <w:rsid w:val="00011723"/>
    <w:rsid w:val="00015032"/>
    <w:rsid w:val="000308FC"/>
    <w:rsid w:val="00032CB8"/>
    <w:rsid w:val="00035E02"/>
    <w:rsid w:val="000366EA"/>
    <w:rsid w:val="0004456C"/>
    <w:rsid w:val="00064481"/>
    <w:rsid w:val="00067896"/>
    <w:rsid w:val="0007632C"/>
    <w:rsid w:val="000A3E34"/>
    <w:rsid w:val="000B615E"/>
    <w:rsid w:val="000B666E"/>
    <w:rsid w:val="000C6120"/>
    <w:rsid w:val="000D64B3"/>
    <w:rsid w:val="000E4213"/>
    <w:rsid w:val="000F6FF2"/>
    <w:rsid w:val="00101CC2"/>
    <w:rsid w:val="00103544"/>
    <w:rsid w:val="00103855"/>
    <w:rsid w:val="00105D58"/>
    <w:rsid w:val="00113770"/>
    <w:rsid w:val="00140A4D"/>
    <w:rsid w:val="00142219"/>
    <w:rsid w:val="001567E3"/>
    <w:rsid w:val="00160FD2"/>
    <w:rsid w:val="00182AF2"/>
    <w:rsid w:val="00192A23"/>
    <w:rsid w:val="00195E1D"/>
    <w:rsid w:val="001B4DF4"/>
    <w:rsid w:val="001C1175"/>
    <w:rsid w:val="001C1CF9"/>
    <w:rsid w:val="001C4DE5"/>
    <w:rsid w:val="001C50DD"/>
    <w:rsid w:val="001E122F"/>
    <w:rsid w:val="001E623F"/>
    <w:rsid w:val="001F1D1E"/>
    <w:rsid w:val="001F4891"/>
    <w:rsid w:val="00211FED"/>
    <w:rsid w:val="00220CA6"/>
    <w:rsid w:val="00233084"/>
    <w:rsid w:val="00234F2B"/>
    <w:rsid w:val="002373E8"/>
    <w:rsid w:val="00243CB7"/>
    <w:rsid w:val="00251F5E"/>
    <w:rsid w:val="002575F4"/>
    <w:rsid w:val="00265FEB"/>
    <w:rsid w:val="00277580"/>
    <w:rsid w:val="00287B5C"/>
    <w:rsid w:val="00290E15"/>
    <w:rsid w:val="002960F7"/>
    <w:rsid w:val="00297DB5"/>
    <w:rsid w:val="002A408F"/>
    <w:rsid w:val="002B1019"/>
    <w:rsid w:val="002C1750"/>
    <w:rsid w:val="002D1493"/>
    <w:rsid w:val="002D1CFC"/>
    <w:rsid w:val="002E33C9"/>
    <w:rsid w:val="002E587A"/>
    <w:rsid w:val="002F57F1"/>
    <w:rsid w:val="002F69B1"/>
    <w:rsid w:val="002F7826"/>
    <w:rsid w:val="003316C7"/>
    <w:rsid w:val="003439B6"/>
    <w:rsid w:val="00365F09"/>
    <w:rsid w:val="00374897"/>
    <w:rsid w:val="00384504"/>
    <w:rsid w:val="003873EB"/>
    <w:rsid w:val="003879F9"/>
    <w:rsid w:val="00387C0F"/>
    <w:rsid w:val="003906CD"/>
    <w:rsid w:val="00392A3F"/>
    <w:rsid w:val="003A36E8"/>
    <w:rsid w:val="003A7184"/>
    <w:rsid w:val="003B5C9B"/>
    <w:rsid w:val="003E3CF9"/>
    <w:rsid w:val="003E71EA"/>
    <w:rsid w:val="00403E21"/>
    <w:rsid w:val="00404307"/>
    <w:rsid w:val="004071DA"/>
    <w:rsid w:val="00417526"/>
    <w:rsid w:val="00424A5E"/>
    <w:rsid w:val="00432607"/>
    <w:rsid w:val="00432DD0"/>
    <w:rsid w:val="00436C86"/>
    <w:rsid w:val="00447876"/>
    <w:rsid w:val="00451611"/>
    <w:rsid w:val="00454467"/>
    <w:rsid w:val="00454F5D"/>
    <w:rsid w:val="00460D9E"/>
    <w:rsid w:val="00463B3F"/>
    <w:rsid w:val="00467859"/>
    <w:rsid w:val="00471BBC"/>
    <w:rsid w:val="00473D24"/>
    <w:rsid w:val="00477A81"/>
    <w:rsid w:val="00485410"/>
    <w:rsid w:val="0048740F"/>
    <w:rsid w:val="00490CE2"/>
    <w:rsid w:val="00497F2C"/>
    <w:rsid w:val="004A7D89"/>
    <w:rsid w:val="004B1E63"/>
    <w:rsid w:val="004C420A"/>
    <w:rsid w:val="004C7FE7"/>
    <w:rsid w:val="004E0711"/>
    <w:rsid w:val="005120D9"/>
    <w:rsid w:val="00514CC2"/>
    <w:rsid w:val="00520B94"/>
    <w:rsid w:val="00523FFA"/>
    <w:rsid w:val="005346E0"/>
    <w:rsid w:val="0054146B"/>
    <w:rsid w:val="00545094"/>
    <w:rsid w:val="005559CA"/>
    <w:rsid w:val="0055640C"/>
    <w:rsid w:val="0056323A"/>
    <w:rsid w:val="00565AC2"/>
    <w:rsid w:val="00566A1C"/>
    <w:rsid w:val="00577A29"/>
    <w:rsid w:val="0058080F"/>
    <w:rsid w:val="00580B3B"/>
    <w:rsid w:val="00581010"/>
    <w:rsid w:val="005827E2"/>
    <w:rsid w:val="00590A7B"/>
    <w:rsid w:val="00591748"/>
    <w:rsid w:val="005B0574"/>
    <w:rsid w:val="005B4F88"/>
    <w:rsid w:val="005C1FB3"/>
    <w:rsid w:val="005D2E0B"/>
    <w:rsid w:val="005D6CA7"/>
    <w:rsid w:val="005D7622"/>
    <w:rsid w:val="006074CB"/>
    <w:rsid w:val="00610038"/>
    <w:rsid w:val="006108D8"/>
    <w:rsid w:val="006131C3"/>
    <w:rsid w:val="00613FDB"/>
    <w:rsid w:val="006260C9"/>
    <w:rsid w:val="006263FF"/>
    <w:rsid w:val="00633000"/>
    <w:rsid w:val="00637684"/>
    <w:rsid w:val="00645C93"/>
    <w:rsid w:val="006467B6"/>
    <w:rsid w:val="00653BC5"/>
    <w:rsid w:val="00654D56"/>
    <w:rsid w:val="0066661C"/>
    <w:rsid w:val="00693DDA"/>
    <w:rsid w:val="006A031D"/>
    <w:rsid w:val="006A2127"/>
    <w:rsid w:val="006B6CEE"/>
    <w:rsid w:val="006C59A8"/>
    <w:rsid w:val="006D1A55"/>
    <w:rsid w:val="006E0C5A"/>
    <w:rsid w:val="006F3E43"/>
    <w:rsid w:val="00714D60"/>
    <w:rsid w:val="00720C42"/>
    <w:rsid w:val="00723B86"/>
    <w:rsid w:val="00732CA2"/>
    <w:rsid w:val="0073760F"/>
    <w:rsid w:val="007460A2"/>
    <w:rsid w:val="00752635"/>
    <w:rsid w:val="00754A5F"/>
    <w:rsid w:val="00761F5B"/>
    <w:rsid w:val="007646D7"/>
    <w:rsid w:val="007737CE"/>
    <w:rsid w:val="007739E8"/>
    <w:rsid w:val="00785E32"/>
    <w:rsid w:val="0078712C"/>
    <w:rsid w:val="00790E80"/>
    <w:rsid w:val="007A3150"/>
    <w:rsid w:val="007B39E9"/>
    <w:rsid w:val="007C2439"/>
    <w:rsid w:val="007C3006"/>
    <w:rsid w:val="007D15BC"/>
    <w:rsid w:val="007D73CF"/>
    <w:rsid w:val="007E475A"/>
    <w:rsid w:val="007F4AE3"/>
    <w:rsid w:val="007F57BB"/>
    <w:rsid w:val="007F6F34"/>
    <w:rsid w:val="008119D3"/>
    <w:rsid w:val="0082714F"/>
    <w:rsid w:val="008341D0"/>
    <w:rsid w:val="00842685"/>
    <w:rsid w:val="0084291E"/>
    <w:rsid w:val="008433C8"/>
    <w:rsid w:val="00852337"/>
    <w:rsid w:val="008619E6"/>
    <w:rsid w:val="00866B61"/>
    <w:rsid w:val="00867B07"/>
    <w:rsid w:val="00877AE9"/>
    <w:rsid w:val="0088132C"/>
    <w:rsid w:val="0088353C"/>
    <w:rsid w:val="00886F2A"/>
    <w:rsid w:val="008A508A"/>
    <w:rsid w:val="008A5244"/>
    <w:rsid w:val="008B3053"/>
    <w:rsid w:val="008B349F"/>
    <w:rsid w:val="008B3EC4"/>
    <w:rsid w:val="008D186D"/>
    <w:rsid w:val="00905376"/>
    <w:rsid w:val="009127BC"/>
    <w:rsid w:val="00915404"/>
    <w:rsid w:val="00917456"/>
    <w:rsid w:val="009308D5"/>
    <w:rsid w:val="00932D39"/>
    <w:rsid w:val="00941344"/>
    <w:rsid w:val="009525A6"/>
    <w:rsid w:val="00964B79"/>
    <w:rsid w:val="00974DDF"/>
    <w:rsid w:val="009763EF"/>
    <w:rsid w:val="00977252"/>
    <w:rsid w:val="009867EF"/>
    <w:rsid w:val="009A610A"/>
    <w:rsid w:val="009A6DA4"/>
    <w:rsid w:val="009C1562"/>
    <w:rsid w:val="009C6D4A"/>
    <w:rsid w:val="009D6D07"/>
    <w:rsid w:val="009E176C"/>
    <w:rsid w:val="009F6BC5"/>
    <w:rsid w:val="00A0035A"/>
    <w:rsid w:val="00A02266"/>
    <w:rsid w:val="00A040AF"/>
    <w:rsid w:val="00A1172A"/>
    <w:rsid w:val="00A14EF6"/>
    <w:rsid w:val="00A152AD"/>
    <w:rsid w:val="00A15901"/>
    <w:rsid w:val="00A16404"/>
    <w:rsid w:val="00A237F5"/>
    <w:rsid w:val="00A442F5"/>
    <w:rsid w:val="00A5627B"/>
    <w:rsid w:val="00A576C0"/>
    <w:rsid w:val="00A843CB"/>
    <w:rsid w:val="00A85C1E"/>
    <w:rsid w:val="00A917B0"/>
    <w:rsid w:val="00AC1CF2"/>
    <w:rsid w:val="00AC7866"/>
    <w:rsid w:val="00B01C3A"/>
    <w:rsid w:val="00B0423E"/>
    <w:rsid w:val="00B17D67"/>
    <w:rsid w:val="00B213D0"/>
    <w:rsid w:val="00B32EAF"/>
    <w:rsid w:val="00B41986"/>
    <w:rsid w:val="00B4437B"/>
    <w:rsid w:val="00B57497"/>
    <w:rsid w:val="00B617D9"/>
    <w:rsid w:val="00B65C20"/>
    <w:rsid w:val="00B72AC4"/>
    <w:rsid w:val="00B86ECC"/>
    <w:rsid w:val="00B9595B"/>
    <w:rsid w:val="00BA4F8F"/>
    <w:rsid w:val="00BA6AFC"/>
    <w:rsid w:val="00BB17DF"/>
    <w:rsid w:val="00BB1819"/>
    <w:rsid w:val="00BC2337"/>
    <w:rsid w:val="00BC2765"/>
    <w:rsid w:val="00BC7EEF"/>
    <w:rsid w:val="00BE0553"/>
    <w:rsid w:val="00BE3428"/>
    <w:rsid w:val="00BF08DC"/>
    <w:rsid w:val="00BF431F"/>
    <w:rsid w:val="00BF7A77"/>
    <w:rsid w:val="00C06CC1"/>
    <w:rsid w:val="00C12040"/>
    <w:rsid w:val="00C13ABB"/>
    <w:rsid w:val="00C17701"/>
    <w:rsid w:val="00C43F6A"/>
    <w:rsid w:val="00C46D9C"/>
    <w:rsid w:val="00C6773B"/>
    <w:rsid w:val="00C72E90"/>
    <w:rsid w:val="00C73961"/>
    <w:rsid w:val="00C83EAA"/>
    <w:rsid w:val="00CA1140"/>
    <w:rsid w:val="00CA6D6F"/>
    <w:rsid w:val="00CC49A7"/>
    <w:rsid w:val="00CE2E66"/>
    <w:rsid w:val="00CE5641"/>
    <w:rsid w:val="00CE66A3"/>
    <w:rsid w:val="00CF7A25"/>
    <w:rsid w:val="00D02C9A"/>
    <w:rsid w:val="00D03E32"/>
    <w:rsid w:val="00D10F69"/>
    <w:rsid w:val="00D13FBA"/>
    <w:rsid w:val="00D214A4"/>
    <w:rsid w:val="00D2260A"/>
    <w:rsid w:val="00D25CB3"/>
    <w:rsid w:val="00D30CC5"/>
    <w:rsid w:val="00D32E85"/>
    <w:rsid w:val="00D36146"/>
    <w:rsid w:val="00D518D4"/>
    <w:rsid w:val="00D52C88"/>
    <w:rsid w:val="00D61834"/>
    <w:rsid w:val="00D751FC"/>
    <w:rsid w:val="00D9191B"/>
    <w:rsid w:val="00D9769B"/>
    <w:rsid w:val="00DA0D66"/>
    <w:rsid w:val="00DA6FC4"/>
    <w:rsid w:val="00DC4D39"/>
    <w:rsid w:val="00DC7DAA"/>
    <w:rsid w:val="00DD6A31"/>
    <w:rsid w:val="00DE0147"/>
    <w:rsid w:val="00DE1929"/>
    <w:rsid w:val="00DE3040"/>
    <w:rsid w:val="00DE6F3D"/>
    <w:rsid w:val="00E232C2"/>
    <w:rsid w:val="00E45E2A"/>
    <w:rsid w:val="00E711F1"/>
    <w:rsid w:val="00E72684"/>
    <w:rsid w:val="00E7509A"/>
    <w:rsid w:val="00E75A10"/>
    <w:rsid w:val="00E84944"/>
    <w:rsid w:val="00E92A77"/>
    <w:rsid w:val="00EA0F88"/>
    <w:rsid w:val="00EB4CED"/>
    <w:rsid w:val="00EB6029"/>
    <w:rsid w:val="00EC326E"/>
    <w:rsid w:val="00EF5AD7"/>
    <w:rsid w:val="00F14A36"/>
    <w:rsid w:val="00F155EB"/>
    <w:rsid w:val="00F27FE5"/>
    <w:rsid w:val="00F3432D"/>
    <w:rsid w:val="00F532DF"/>
    <w:rsid w:val="00F6375D"/>
    <w:rsid w:val="00F65268"/>
    <w:rsid w:val="00F70D5E"/>
    <w:rsid w:val="00F72664"/>
    <w:rsid w:val="00F75F3E"/>
    <w:rsid w:val="00F8124A"/>
    <w:rsid w:val="00F95DC7"/>
    <w:rsid w:val="00FA571C"/>
    <w:rsid w:val="00FB0F36"/>
    <w:rsid w:val="00FB17AB"/>
    <w:rsid w:val="00FC6039"/>
    <w:rsid w:val="00FC6F5E"/>
    <w:rsid w:val="00FD4A1F"/>
    <w:rsid w:val="00FD5AD4"/>
    <w:rsid w:val="00FE3971"/>
    <w:rsid w:val="00FE57BB"/>
    <w:rsid w:val="00FF4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3770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CA6D6F"/>
    <w:pPr>
      <w:keepNext/>
      <w:outlineLvl w:val="0"/>
    </w:pPr>
    <w:rPr>
      <w:rFonts w:cs="Arial"/>
      <w:b/>
      <w:bCs/>
      <w:sz w:val="20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A6D6F"/>
    <w:pPr>
      <w:tabs>
        <w:tab w:val="center" w:pos="4320"/>
        <w:tab w:val="right" w:pos="8640"/>
      </w:tabs>
    </w:pPr>
    <w:rPr>
      <w:lang w:val="en-US"/>
    </w:rPr>
  </w:style>
  <w:style w:type="paragraph" w:styleId="BodyTextIndent">
    <w:name w:val="Body Text Indent"/>
    <w:basedOn w:val="Normal"/>
    <w:rsid w:val="00CA6D6F"/>
    <w:pPr>
      <w:ind w:firstLine="360"/>
      <w:jc w:val="both"/>
    </w:pPr>
    <w:rPr>
      <w:lang w:val="sr-Cyrl-CS"/>
    </w:rPr>
  </w:style>
  <w:style w:type="paragraph" w:styleId="BalloonText">
    <w:name w:val="Balloon Text"/>
    <w:basedOn w:val="Normal"/>
    <w:semiHidden/>
    <w:rsid w:val="006A21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2E0B"/>
    <w:rPr>
      <w:color w:val="0000FF"/>
      <w:u w:val="single"/>
    </w:rPr>
  </w:style>
  <w:style w:type="paragraph" w:styleId="Footer">
    <w:name w:val="footer"/>
    <w:basedOn w:val="Normal"/>
    <w:rsid w:val="00591748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bert_j\Desktop\MEMORANDUM%20cirilic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cirilica</Template>
  <TotalTime>3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</vt:lpstr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Robert Jovic</dc:creator>
  <cp:lastModifiedBy>maja_m</cp:lastModifiedBy>
  <cp:revision>4</cp:revision>
  <cp:lastPrinted>2020-05-12T09:13:00Z</cp:lastPrinted>
  <dcterms:created xsi:type="dcterms:W3CDTF">2026-05-08T12:21:00Z</dcterms:created>
  <dcterms:modified xsi:type="dcterms:W3CDTF">2026-05-13T04:57:00Z</dcterms:modified>
</cp:coreProperties>
</file>